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0898D" w14:textId="27D82E34" w:rsidR="0057528E" w:rsidRDefault="005752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Philip AMERSHAM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AGMUNDESHAM)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(fl.1467)</w:t>
      </w:r>
    </w:p>
    <w:p w14:paraId="2B7159AF" w14:textId="44D67C35" w:rsidR="0057528E" w:rsidRDefault="005752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7367DD62" w14:textId="72A4FA86" w:rsidR="0057528E" w:rsidRDefault="005752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BE5AF" w14:textId="35173FEB" w:rsidR="0057528E" w:rsidRDefault="005752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73327" w14:textId="77777777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Compton of Stratford-upon-Avon(q.v.)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422021" w14:textId="02DFCFC0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him and </w:t>
      </w:r>
      <w:r>
        <w:rPr>
          <w:rFonts w:ascii="Times New Roman" w:hAnsi="Times New Roman" w:cs="Times New Roman"/>
          <w:sz w:val="24"/>
          <w:szCs w:val="24"/>
        </w:rPr>
        <w:t xml:space="preserve">Richard </w:t>
      </w:r>
      <w:proofErr w:type="gramStart"/>
      <w:r>
        <w:rPr>
          <w:rFonts w:ascii="Times New Roman" w:hAnsi="Times New Roman" w:cs="Times New Roman"/>
          <w:sz w:val="24"/>
          <w:szCs w:val="24"/>
        </w:rPr>
        <w:t>Wyse</w:t>
      </w:r>
      <w:r w:rsidR="004931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London, mercer(q.v.),</w:t>
      </w:r>
    </w:p>
    <w:p w14:paraId="57D77E55" w14:textId="77777777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£35.    (C.P.R. 1467-77 p.4)</w:t>
      </w:r>
    </w:p>
    <w:p w14:paraId="011675C0" w14:textId="77777777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FE552" w14:textId="77777777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D58D3" w14:textId="7AC8715F" w:rsidR="0057528E" w:rsidRDefault="0057528E" w:rsidP="00575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57FBEFF0" w14:textId="77777777" w:rsidR="0057528E" w:rsidRPr="0057528E" w:rsidRDefault="005752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7528E" w:rsidRPr="005752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DF2EC" w14:textId="77777777" w:rsidR="000A28D0" w:rsidRDefault="000A28D0" w:rsidP="009139A6">
      <w:r>
        <w:separator/>
      </w:r>
    </w:p>
  </w:endnote>
  <w:endnote w:type="continuationSeparator" w:id="0">
    <w:p w14:paraId="1FD1E49E" w14:textId="77777777" w:rsidR="000A28D0" w:rsidRDefault="000A28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B7A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8ED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66E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00D79" w14:textId="77777777" w:rsidR="000A28D0" w:rsidRDefault="000A28D0" w:rsidP="009139A6">
      <w:r>
        <w:separator/>
      </w:r>
    </w:p>
  </w:footnote>
  <w:footnote w:type="continuationSeparator" w:id="0">
    <w:p w14:paraId="01AFE6D3" w14:textId="77777777" w:rsidR="000A28D0" w:rsidRDefault="000A28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112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D34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70C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D0"/>
    <w:rsid w:val="000666E0"/>
    <w:rsid w:val="000A28D0"/>
    <w:rsid w:val="002510B7"/>
    <w:rsid w:val="004931FA"/>
    <w:rsid w:val="0057528E"/>
    <w:rsid w:val="005C130B"/>
    <w:rsid w:val="00826F5C"/>
    <w:rsid w:val="009139A6"/>
    <w:rsid w:val="009448BB"/>
    <w:rsid w:val="00A3176C"/>
    <w:rsid w:val="00BA00AB"/>
    <w:rsid w:val="00E2274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9AFE4"/>
  <w15:chartTrackingRefBased/>
  <w15:docId w15:val="{0696799E-28B2-4940-9CC1-485B1F7E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2021-03-17T21:32:00Z</dcterms:created>
  <dcterms:modified xsi:type="dcterms:W3CDTF">2021-03-17T21:55:00Z</dcterms:modified>
</cp:coreProperties>
</file>